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F5F95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鲁山星诚人力资源服务有限公司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鲁山星诚人力资源服务有限公司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李延宾</w:t>
      </w:r>
    </w:p>
    <w:p w14:paraId="0E352CF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18103855811</w:t>
      </w:r>
    </w:p>
    <w:p w14:paraId="65ED2C47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邮箱：602417558@qq.com</w:t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普工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500-1000人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16-65岁男女不限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5500-8500元/月</w:t>
      </w:r>
      <w:bookmarkStart w:id="0" w:name="_GoBack"/>
      <w:bookmarkEnd w:id="0"/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包吃包住</w:t>
      </w:r>
    </w:p>
    <w:p w14:paraId="05FA1B3C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安徽、江苏、浙江、上海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0053CC"/>
    <w:rsid w:val="081C48F0"/>
    <w:rsid w:val="0E034A3B"/>
    <w:rsid w:val="1959028A"/>
    <w:rsid w:val="19F73A90"/>
    <w:rsid w:val="21681610"/>
    <w:rsid w:val="223B259E"/>
    <w:rsid w:val="26E848A3"/>
    <w:rsid w:val="2B9E78A7"/>
    <w:rsid w:val="320F470F"/>
    <w:rsid w:val="338C0DA0"/>
    <w:rsid w:val="3A9B7C26"/>
    <w:rsid w:val="3B024C19"/>
    <w:rsid w:val="419B0120"/>
    <w:rsid w:val="434D53A5"/>
    <w:rsid w:val="48645AFB"/>
    <w:rsid w:val="4B972761"/>
    <w:rsid w:val="4BD90B70"/>
    <w:rsid w:val="4F421746"/>
    <w:rsid w:val="51AC22C1"/>
    <w:rsid w:val="537C75C9"/>
    <w:rsid w:val="548250F0"/>
    <w:rsid w:val="55151524"/>
    <w:rsid w:val="55C83F55"/>
    <w:rsid w:val="573E1C0D"/>
    <w:rsid w:val="587E6CCB"/>
    <w:rsid w:val="58DB6CD4"/>
    <w:rsid w:val="5E7B6072"/>
    <w:rsid w:val="67137642"/>
    <w:rsid w:val="694C29AA"/>
    <w:rsid w:val="6D066BB0"/>
    <w:rsid w:val="6D535020"/>
    <w:rsid w:val="6E8D1AC5"/>
    <w:rsid w:val="71466CD7"/>
    <w:rsid w:val="71C01745"/>
    <w:rsid w:val="7B095F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143</Words>
  <Characters>187</Characters>
  <Lines>0</Lines>
  <Paragraphs>0</Paragraphs>
  <TotalTime>3</TotalTime>
  <ScaleCrop>false</ScaleCrop>
  <LinksUpToDate>false</LinksUpToDate>
  <CharactersWithSpaces>259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2026-01-27T01:02:42Z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